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C4" w:rsidRDefault="00020CC4" w:rsidP="00FD77D2">
      <w:pPr>
        <w:pStyle w:val="NormalWeb"/>
        <w:widowControl/>
        <w:shd w:val="clear" w:color="auto" w:fill="FFFFFF"/>
        <w:spacing w:beforeAutospacing="0" w:afterAutospacing="0"/>
        <w:ind w:right="320"/>
        <w:jc w:val="right"/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600"/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附件</w:t>
      </w: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1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：培训考核收费标准（单位：元）</w:t>
      </w: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600"/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439"/>
        <w:gridCol w:w="3840"/>
        <w:gridCol w:w="1515"/>
      </w:tblGrid>
      <w:tr w:rsidR="00020CC4">
        <w:tc>
          <w:tcPr>
            <w:tcW w:w="1014" w:type="pct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325F6">
              <w:rPr>
                <w:rFonts w:ascii="仿宋" w:eastAsia="仿宋" w:hAnsi="仿宋" w:cs="仿宋" w:hint="eastAsia"/>
                <w:sz w:val="28"/>
                <w:szCs w:val="28"/>
              </w:rPr>
              <w:t>专业名称</w:t>
            </w:r>
          </w:p>
        </w:tc>
        <w:tc>
          <w:tcPr>
            <w:tcW w:w="844" w:type="pct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325F6">
              <w:rPr>
                <w:rFonts w:ascii="仿宋" w:eastAsia="仿宋" w:hAnsi="仿宋" w:cs="仿宋" w:hint="eastAsia"/>
                <w:sz w:val="28"/>
                <w:szCs w:val="28"/>
              </w:rPr>
              <w:t>课程代码</w:t>
            </w:r>
          </w:p>
        </w:tc>
        <w:tc>
          <w:tcPr>
            <w:tcW w:w="2253" w:type="pct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325F6"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889" w:type="pct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325F6">
              <w:rPr>
                <w:rFonts w:ascii="仿宋" w:eastAsia="仿宋" w:hAnsi="仿宋" w:cs="仿宋" w:hint="eastAsia"/>
                <w:sz w:val="28"/>
                <w:szCs w:val="28"/>
              </w:rPr>
              <w:t>收费标准</w:t>
            </w:r>
          </w:p>
        </w:tc>
      </w:tr>
      <w:tr w:rsidR="00020CC4">
        <w:trPr>
          <w:trHeight w:val="105"/>
        </w:trPr>
        <w:tc>
          <w:tcPr>
            <w:tcW w:w="1014" w:type="pct"/>
            <w:vMerge w:val="restar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sz w:val="24"/>
                <w:szCs w:val="24"/>
              </w:rPr>
              <w:t>机械设计制造与自动化</w:t>
            </w:r>
          </w:p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sz w:val="24"/>
                <w:szCs w:val="24"/>
              </w:rPr>
              <w:t>（本科）</w:t>
            </w:r>
          </w:p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B080324</w:t>
            </w:r>
          </w:p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01096</w:t>
            </w:r>
          </w:p>
        </w:tc>
        <w:tc>
          <w:tcPr>
            <w:tcW w:w="2253" w:type="pct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机械设计（实践）</w:t>
            </w:r>
          </w:p>
        </w:tc>
        <w:tc>
          <w:tcPr>
            <w:tcW w:w="889" w:type="pct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650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01098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几何量公差与检测（实践）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600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01140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机械制造技术基础（实践）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800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计算机辅助工程软件（</w:t>
            </w: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UG</w:t>
            </w: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）</w:t>
            </w: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(</w:t>
            </w: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实践</w:t>
            </w: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)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650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机电传动与控制技术（实践）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600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02210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机械制造装备设计（实践）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700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05786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数控原理与数控技术运用（实践）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800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18983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机械设计制造与自动化毕业考核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1000</w:t>
            </w:r>
          </w:p>
        </w:tc>
      </w:tr>
      <w:tr w:rsidR="00020CC4">
        <w:trPr>
          <w:trHeight w:val="105"/>
        </w:trPr>
        <w:tc>
          <w:tcPr>
            <w:tcW w:w="1014" w:type="pct"/>
            <w:vMerge w:val="restar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机械制造及自</w:t>
            </w:r>
          </w:p>
          <w:p w:rsidR="00020CC4" w:rsidRPr="007325F6" w:rsidRDefault="00020CC4" w:rsidP="005C55BD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动化（专科）</w:t>
            </w:r>
          </w:p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A080301</w:t>
            </w: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10722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计算机绘图（</w:t>
            </w: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CAD</w:t>
            </w: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650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04109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电工电子技术基础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650</w:t>
            </w:r>
          </w:p>
        </w:tc>
      </w:tr>
      <w:tr w:rsidR="00020CC4">
        <w:trPr>
          <w:trHeight w:val="105"/>
        </w:trPr>
        <w:tc>
          <w:tcPr>
            <w:tcW w:w="1014" w:type="pct"/>
            <w:vMerge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08631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求职择业与创业指导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600</w:t>
            </w:r>
          </w:p>
        </w:tc>
      </w:tr>
      <w:tr w:rsidR="00020CC4">
        <w:trPr>
          <w:trHeight w:val="105"/>
        </w:trPr>
        <w:tc>
          <w:tcPr>
            <w:tcW w:w="101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工业电气自动</w:t>
            </w:r>
          </w:p>
          <w:p w:rsidR="00020CC4" w:rsidRPr="007325F6" w:rsidRDefault="00020CC4" w:rsidP="005C55BD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化技术（专科）</w:t>
            </w:r>
          </w:p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A080602</w:t>
            </w:r>
          </w:p>
        </w:tc>
        <w:tc>
          <w:tcPr>
            <w:tcW w:w="844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color w:val="000000"/>
                <w:sz w:val="24"/>
                <w:szCs w:val="24"/>
              </w:rPr>
              <w:t>08631</w:t>
            </w:r>
          </w:p>
        </w:tc>
        <w:tc>
          <w:tcPr>
            <w:tcW w:w="2253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325F6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求职择业与创业指导</w:t>
            </w:r>
          </w:p>
        </w:tc>
        <w:tc>
          <w:tcPr>
            <w:tcW w:w="889" w:type="pct"/>
            <w:vAlign w:val="center"/>
          </w:tcPr>
          <w:p w:rsidR="00020CC4" w:rsidRPr="007325F6" w:rsidRDefault="00020CC4" w:rsidP="00C2392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325F6">
              <w:rPr>
                <w:rFonts w:ascii="仿宋" w:eastAsia="仿宋" w:hAnsi="仿宋" w:cs="仿宋"/>
                <w:sz w:val="24"/>
                <w:szCs w:val="24"/>
              </w:rPr>
              <w:t>600</w:t>
            </w:r>
          </w:p>
        </w:tc>
      </w:tr>
    </w:tbl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600"/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020CC4" w:rsidRPr="005C55BD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600"/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p w:rsidR="00020CC4" w:rsidRPr="00FD77D2" w:rsidRDefault="00020CC4" w:rsidP="005C55BD">
      <w:pPr>
        <w:pStyle w:val="NormalWeb"/>
        <w:widowControl/>
        <w:shd w:val="clear" w:color="auto" w:fill="FFFFFF"/>
        <w:spacing w:beforeAutospacing="0" w:afterAutospacing="0"/>
        <w:ind w:right="1120"/>
        <w:rPr>
          <w:rFonts w:ascii="宋体"/>
          <w:color w:val="000000"/>
          <w:sz w:val="20"/>
          <w:szCs w:val="20"/>
        </w:rPr>
      </w:pPr>
    </w:p>
    <w:sectPr w:rsidR="00020CC4" w:rsidRPr="00FD77D2" w:rsidSect="00945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58BD"/>
    <w:rsid w:val="00003326"/>
    <w:rsid w:val="00020CC4"/>
    <w:rsid w:val="002E1E9F"/>
    <w:rsid w:val="003A0F22"/>
    <w:rsid w:val="003F6E53"/>
    <w:rsid w:val="00427806"/>
    <w:rsid w:val="0044749B"/>
    <w:rsid w:val="00550603"/>
    <w:rsid w:val="005C55BD"/>
    <w:rsid w:val="005D195A"/>
    <w:rsid w:val="006023AE"/>
    <w:rsid w:val="00615DB3"/>
    <w:rsid w:val="00640D70"/>
    <w:rsid w:val="006607D0"/>
    <w:rsid w:val="007325F6"/>
    <w:rsid w:val="00745E24"/>
    <w:rsid w:val="00746D9F"/>
    <w:rsid w:val="007478F2"/>
    <w:rsid w:val="007D1B3B"/>
    <w:rsid w:val="008425E3"/>
    <w:rsid w:val="00862030"/>
    <w:rsid w:val="008B3F73"/>
    <w:rsid w:val="0094403E"/>
    <w:rsid w:val="009458BD"/>
    <w:rsid w:val="00975BBF"/>
    <w:rsid w:val="00A26ABF"/>
    <w:rsid w:val="00A4490B"/>
    <w:rsid w:val="00A52E3F"/>
    <w:rsid w:val="00AD52CC"/>
    <w:rsid w:val="00BA68B8"/>
    <w:rsid w:val="00BD1912"/>
    <w:rsid w:val="00BE3700"/>
    <w:rsid w:val="00C23921"/>
    <w:rsid w:val="00C30933"/>
    <w:rsid w:val="00C53659"/>
    <w:rsid w:val="00C562A4"/>
    <w:rsid w:val="00C7734D"/>
    <w:rsid w:val="00CE27E6"/>
    <w:rsid w:val="00CE58FD"/>
    <w:rsid w:val="00D009CF"/>
    <w:rsid w:val="00DA08EC"/>
    <w:rsid w:val="00DF69B3"/>
    <w:rsid w:val="00F457B8"/>
    <w:rsid w:val="00FD77D2"/>
    <w:rsid w:val="4D7D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8BD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58BD"/>
    <w:pPr>
      <w:spacing w:beforeAutospacing="1" w:afterAutospacing="1"/>
      <w:jc w:val="left"/>
    </w:pPr>
    <w:rPr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9458BD"/>
    <w:rPr>
      <w:b/>
      <w:bCs/>
    </w:rPr>
  </w:style>
  <w:style w:type="paragraph" w:styleId="Date">
    <w:name w:val="Date"/>
    <w:basedOn w:val="Normal"/>
    <w:next w:val="Normal"/>
    <w:link w:val="DateChar"/>
    <w:uiPriority w:val="99"/>
    <w:rsid w:val="005C55B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745E24"/>
    <w:rPr>
      <w:rFonts w:ascii="Calibri" w:hAnsi="Calibri" w:cs="Calibri"/>
      <w:sz w:val="21"/>
      <w:szCs w:val="21"/>
    </w:rPr>
  </w:style>
  <w:style w:type="table" w:styleId="TableGrid">
    <w:name w:val="Table Grid"/>
    <w:basedOn w:val="TableNormal"/>
    <w:uiPriority w:val="99"/>
    <w:locked/>
    <w:rsid w:val="005C55B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uiPriority w:val="99"/>
    <w:locked/>
    <w:rsid w:val="005C55BD"/>
    <w:rPr>
      <w:kern w:val="2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55BD"/>
    <w:pPr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5E24"/>
    <w:rPr>
      <w:rFonts w:ascii="Calibri" w:hAnsi="Calibri" w:cs="Calibri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63</Words>
  <Characters>362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dc:description/>
  <cp:lastModifiedBy>Lenovo</cp:lastModifiedBy>
  <cp:revision>2</cp:revision>
  <dcterms:created xsi:type="dcterms:W3CDTF">2017-07-24T07:18:00Z</dcterms:created>
  <dcterms:modified xsi:type="dcterms:W3CDTF">2017-07-24T07:18:00Z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2052-10.1.0.6390</vt:lpwstr>
  </property>
</Properties>
</file>